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065C4452" w:rsidR="0029533F" w:rsidRPr="00DA1614" w:rsidRDefault="007361F8" w:rsidP="00E11627">
      <w:pPr>
        <w:pStyle w:val="Pagedecouverture"/>
      </w:pPr>
      <w:r>
        <w:rPr>
          <w:noProof/>
        </w:rPr>
        <w:drawing>
          <wp:inline distT="0" distB="0" distL="0" distR="0" wp14:anchorId="2713605C" wp14:editId="47684643">
            <wp:extent cx="5783580" cy="4549140"/>
            <wp:effectExtent l="0" t="0" r="7620" b="0"/>
            <wp:docPr id="3" name="Billede 1" descr="365E73B9-A7B1-4B23-A145-5151B8634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65E73B9-A7B1-4B23-A145-5151B863488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E11627">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6B38FE2E" w:rsidR="0060746D" w:rsidRPr="00DA1614" w:rsidRDefault="00E11627" w:rsidP="00E11627">
      <w:pPr>
        <w:pStyle w:val="Typedudocument"/>
      </w:pPr>
      <w:r w:rsidRPr="00E11627">
        <w:lastRenderedPageBreak/>
        <w:t>COMMISSION IMPLEMENTING DECISION</w:t>
      </w:r>
    </w:p>
    <w:p w14:paraId="0F259A73" w14:textId="27BAC633" w:rsidR="0060746D" w:rsidRPr="00DA1614" w:rsidRDefault="00E11627" w:rsidP="00E11627">
      <w:pPr>
        <w:pStyle w:val="Datedadoption"/>
      </w:pPr>
      <w:r w:rsidRPr="00E11627">
        <w:t xml:space="preserve">of </w:t>
      </w:r>
      <w:r w:rsidRPr="00E11627">
        <w:rPr>
          <w:rStyle w:val="Marker2"/>
        </w:rPr>
        <w:t>XXX</w:t>
      </w:r>
    </w:p>
    <w:p w14:paraId="39F18C8F" w14:textId="46B621A3" w:rsidR="00EF40E8" w:rsidRPr="008D1182" w:rsidRDefault="00E11627" w:rsidP="00E11627">
      <w:pPr>
        <w:pStyle w:val="Titreobjet"/>
      </w:pPr>
      <w:bookmarkStart w:id="0" w:name="_Hlk150359678"/>
      <w:r w:rsidRPr="00E11627">
        <w:t>authorising the mechanical PET recycling process ‘AMB’ in accordance with Regulation (EU) 2022/1616 on recycled plastic materials and articles intended to come into contact with foods</w:t>
      </w:r>
    </w:p>
    <w:bookmarkEnd w:id="0"/>
    <w:p w14:paraId="49BD41D5" w14:textId="1C6F0884" w:rsidR="0060746D" w:rsidRPr="008D1182" w:rsidRDefault="00E11627" w:rsidP="00E11627">
      <w:pPr>
        <w:pStyle w:val="Languesfaisantfoi"/>
      </w:pPr>
      <w:r w:rsidRPr="00E11627">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28EB3339"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EF48A2">
        <w:t>AMB</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5B030E">
        <w:t>1</w:t>
      </w:r>
      <w:r w:rsidR="00EF48A2">
        <w:t>8</w:t>
      </w:r>
      <w:r w:rsidR="00610E87" w:rsidRPr="00EE4E27">
        <w:t>-</w:t>
      </w:r>
      <w:r w:rsidR="00077997" w:rsidRPr="00EE4E27">
        <w:t>0</w:t>
      </w:r>
      <w:r w:rsidR="00F15018">
        <w:t>0</w:t>
      </w:r>
      <w:r w:rsidR="00EF48A2">
        <w:t>375</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w:t>
      </w:r>
      <w:r w:rsidR="0060746D" w:rsidRPr="008D1182">
        <w:lastRenderedPageBreak/>
        <w:t xml:space="preserve">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5E54AF59"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(‘RAN’)</w:t>
      </w:r>
      <w:r w:rsidR="00590968" w:rsidRPr="00590968">
        <w:t xml:space="preserve"> </w:t>
      </w:r>
      <w:r w:rsidR="00EF48A2" w:rsidRPr="00EF48A2">
        <w:t>ITH-4EB-1AM</w:t>
      </w:r>
      <w:r w:rsidR="00EF48A2">
        <w:t xml:space="preserve">. </w:t>
      </w:r>
      <w:r w:rsidR="00F15018">
        <w:t xml:space="preserve"> </w:t>
      </w:r>
    </w:p>
    <w:p w14:paraId="0BFAA2D6" w14:textId="1793D13D"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EF48A2">
        <w:t>AMB</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7698D598" w:rsidR="00DA1614" w:rsidRPr="00EE4E27" w:rsidRDefault="00D712CE" w:rsidP="008D0C38">
      <w:pPr>
        <w:pStyle w:val="NumPar1"/>
      </w:pPr>
      <w:r w:rsidRPr="00EE4E27">
        <w:t>The r</w:t>
      </w:r>
      <w:r w:rsidR="00970DB4" w:rsidRPr="00EE4E27">
        <w:t>ecycling process ‘</w:t>
      </w:r>
      <w:r w:rsidR="00EF48A2">
        <w:t>AMB</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778812E4" w:rsidR="004654E5" w:rsidRPr="005B030E" w:rsidRDefault="004654E5" w:rsidP="008D0C38">
      <w:pPr>
        <w:pStyle w:val="NumPar1"/>
        <w:rPr>
          <w:lang w:val="en-IE"/>
        </w:rPr>
      </w:pPr>
      <w:r w:rsidRPr="005B030E">
        <w:rPr>
          <w:lang w:val="en-IE"/>
        </w:rPr>
        <w:t xml:space="preserve">The authorisation holder of </w:t>
      </w:r>
      <w:r w:rsidR="00D712CE" w:rsidRPr="005B030E">
        <w:rPr>
          <w:lang w:val="en-IE"/>
        </w:rPr>
        <w:t>the r</w:t>
      </w:r>
      <w:r w:rsidRPr="005B030E">
        <w:rPr>
          <w:lang w:val="en-IE"/>
        </w:rPr>
        <w:t xml:space="preserve">ecycling process </w:t>
      </w:r>
      <w:r w:rsidR="00EE4E27" w:rsidRPr="00EE4E27">
        <w:t>‘</w:t>
      </w:r>
      <w:bookmarkStart w:id="9" w:name="_Hlk222492080"/>
      <w:r w:rsidR="00EF48A2">
        <w:t>AMB</w:t>
      </w:r>
      <w:bookmarkEnd w:id="9"/>
      <w:r w:rsidR="00EE4E27" w:rsidRPr="005B030E">
        <w:rPr>
          <w:bCs/>
        </w:rPr>
        <w:t>’</w:t>
      </w:r>
      <w:r w:rsidR="001C02DF" w:rsidRPr="005B030E" w:rsidDel="006072C8">
        <w:rPr>
          <w:lang w:val="en-IE"/>
        </w:rPr>
        <w:t xml:space="preserve"> </w:t>
      </w:r>
      <w:r w:rsidRPr="005B030E">
        <w:rPr>
          <w:lang w:val="en-IE"/>
        </w:rPr>
        <w:t xml:space="preserve">shall be </w:t>
      </w:r>
      <w:bookmarkStart w:id="10" w:name="_Hlk222386241"/>
      <w:r w:rsidR="005B030E" w:rsidRPr="005B030E">
        <w:rPr>
          <w:lang w:val="en-IE"/>
        </w:rPr>
        <w:t>"</w:t>
      </w:r>
      <w:r w:rsidR="00EF48A2">
        <w:rPr>
          <w:lang w:val="en-IE"/>
        </w:rPr>
        <w:t xml:space="preserve">AMB SPA, </w:t>
      </w:r>
      <w:r w:rsidR="00EF48A2" w:rsidRPr="00EF48A2">
        <w:rPr>
          <w:lang w:val="en-IE"/>
        </w:rPr>
        <w:t>Via S. Martino 12, 33038 S. Daniele Del Friuli (UD), Italy</w:t>
      </w:r>
      <w:r w:rsidR="005B030E" w:rsidRPr="005B030E">
        <w:rPr>
          <w:lang w:val="en-IE"/>
        </w:rPr>
        <w:t>"</w:t>
      </w:r>
      <w:r w:rsidR="00ED5574" w:rsidRPr="005B030E">
        <w:rPr>
          <w:lang w:val="en-IE"/>
        </w:rPr>
        <w:t>.</w:t>
      </w:r>
    </w:p>
    <w:bookmarkEnd w:id="10"/>
    <w:p w14:paraId="23D73E52" w14:textId="1A7B1E9C" w:rsidR="0060746D" w:rsidRPr="008D1182" w:rsidRDefault="0060746D" w:rsidP="008D0C38">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54C65335" w:rsidR="0060746D" w:rsidRPr="008D1182" w:rsidRDefault="008D0C38" w:rsidP="008D0C38">
      <w:pPr>
        <w:pStyle w:val="NumPar1"/>
        <w:numPr>
          <w:ilvl w:val="0"/>
          <w:numId w:val="27"/>
        </w:numPr>
      </w:pPr>
      <w:r>
        <w:t>T</w:t>
      </w:r>
      <w:r w:rsidR="0060746D" w:rsidRPr="008D1182">
        <w:t xml:space="preserve">he pre-processing </w:t>
      </w:r>
      <w:r w:rsidR="00DA1614" w:rsidRPr="008D1182">
        <w:t xml:space="preserve">operations shall ensure </w:t>
      </w:r>
      <w:r w:rsidR="0060746D" w:rsidRPr="008D1182">
        <w:t xml:space="preserve">that the </w:t>
      </w:r>
      <w:r w:rsidR="00177623" w:rsidRPr="008D1182">
        <w:t xml:space="preserve">plastic </w:t>
      </w:r>
      <w:r w:rsidR="0060746D"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0060746D" w:rsidRPr="008D1182">
        <w:t>Article 6 of Regulation (EU) 2022/1616 and</w:t>
      </w:r>
      <w:r w:rsidR="00AD19FA" w:rsidRPr="008D1182">
        <w:t xml:space="preserve"> complies</w:t>
      </w:r>
      <w:r w:rsidR="0060746D"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0060746D" w:rsidRPr="008D1182">
        <w:t>Annex I thereto.</w:t>
      </w:r>
    </w:p>
    <w:p w14:paraId="31E0F48B" w14:textId="097DF22C" w:rsidR="00DA1614" w:rsidRPr="008D1182" w:rsidRDefault="00DA1614" w:rsidP="008D0C38">
      <w:pPr>
        <w:pStyle w:val="NumPar1"/>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8D1182">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0DDB1D87" w:rsidR="00776B9E" w:rsidRPr="008D1182" w:rsidRDefault="005A2F12" w:rsidP="008D0C38">
      <w:pPr>
        <w:pStyle w:val="NumPar1"/>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1"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1"/>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2" w:name="_Hlk185240993"/>
      <w:bookmarkStart w:id="13"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4" w:name="_Hlk167195487"/>
      <w:bookmarkStart w:id="15" w:name="_Hlk167195299"/>
      <w:bookmarkStart w:id="16"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4"/>
      <w:r w:rsidRPr="00D712CE">
        <w:rPr>
          <w:color w:val="000000" w:themeColor="text1"/>
        </w:rPr>
        <w:t>:</w:t>
      </w:r>
      <w:bookmarkEnd w:id="15"/>
    </w:p>
    <w:p w14:paraId="37D9D655" w14:textId="52F2EC37" w:rsidR="00D712CE" w:rsidRPr="00D712CE" w:rsidRDefault="00D712CE" w:rsidP="008B070D">
      <w:pPr>
        <w:pStyle w:val="Point0letter"/>
      </w:pPr>
      <w:r w:rsidRPr="00D712CE">
        <w:lastRenderedPageBreak/>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2"/>
      <w:r w:rsidRPr="00D712CE">
        <w:t>.</w:t>
      </w:r>
    </w:p>
    <w:bookmarkEnd w:id="13"/>
    <w:bookmarkEnd w:id="16"/>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0BF95DB3"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EF48A2">
        <w:rPr>
          <w:lang w:val="en-IE"/>
        </w:rPr>
        <w:t xml:space="preserve">AMB SPA, </w:t>
      </w:r>
      <w:r w:rsidR="00EF48A2" w:rsidRPr="00EF48A2">
        <w:rPr>
          <w:lang w:val="en-IE"/>
        </w:rPr>
        <w:t>Via S. Martino 12, 33038 S. Daniele Del Friuli (UD), Italy</w:t>
      </w:r>
      <w:r w:rsidR="0001442E" w:rsidRPr="0001442E">
        <w:rPr>
          <w:lang w:val="en-IE"/>
        </w:rPr>
        <w:t>.</w:t>
      </w:r>
      <w:r w:rsidR="006F613D" w:rsidRPr="008D1182">
        <w:rPr>
          <w:lang w:val="en-IE"/>
        </w:rPr>
        <w:t xml:space="preserve"> </w:t>
      </w:r>
    </w:p>
    <w:p w14:paraId="549535A9" w14:textId="3AB03774" w:rsidR="0060746D" w:rsidRPr="008D1182" w:rsidRDefault="00E11627" w:rsidP="00E11627">
      <w:pPr>
        <w:pStyle w:val="Fait"/>
      </w:pPr>
      <w:r w:rsidRPr="00E11627">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E11627">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DB61" w14:textId="60AAD068" w:rsidR="00E11627" w:rsidRPr="00E11627" w:rsidRDefault="00E11627" w:rsidP="00E11627">
    <w:pPr>
      <w:pStyle w:val="Sidefod"/>
      <w:rPr>
        <w:rFonts w:ascii="Arial" w:hAnsi="Arial" w:cs="Arial"/>
        <w:b/>
        <w:sz w:val="48"/>
      </w:rPr>
    </w:pPr>
    <w:r w:rsidRPr="00E11627">
      <w:rPr>
        <w:rFonts w:ascii="Arial" w:hAnsi="Arial" w:cs="Arial"/>
        <w:b/>
        <w:sz w:val="48"/>
      </w:rPr>
      <w:t>EN</w:t>
    </w:r>
    <w:r w:rsidRPr="00E11627">
      <w:rPr>
        <w:rFonts w:ascii="Arial" w:hAnsi="Arial" w:cs="Arial"/>
        <w:b/>
        <w:sz w:val="48"/>
      </w:rPr>
      <w:tab/>
    </w:r>
    <w:r w:rsidRPr="00E11627">
      <w:rPr>
        <w:rFonts w:ascii="Arial" w:hAnsi="Arial" w:cs="Arial"/>
        <w:b/>
        <w:sz w:val="48"/>
      </w:rPr>
      <w:tab/>
    </w:r>
    <w:r w:rsidRPr="00E11627">
      <w:tab/>
    </w:r>
    <w:r w:rsidRPr="00E11627">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208F" w14:textId="0AB649E4" w:rsidR="00E11627" w:rsidRPr="00E11627" w:rsidRDefault="00E11627" w:rsidP="00E11627">
    <w:pPr>
      <w:pStyle w:val="Sidefod"/>
      <w:rPr>
        <w:rFonts w:ascii="Arial" w:hAnsi="Arial" w:cs="Arial"/>
        <w:b/>
        <w:sz w:val="48"/>
      </w:rPr>
    </w:pPr>
    <w:r w:rsidRPr="00E11627">
      <w:rPr>
        <w:rFonts w:ascii="Arial" w:hAnsi="Arial" w:cs="Arial"/>
        <w:b/>
        <w:sz w:val="48"/>
      </w:rPr>
      <w:t>EN</w:t>
    </w:r>
    <w:r w:rsidRPr="00E11627">
      <w:rPr>
        <w:rFonts w:ascii="Arial" w:hAnsi="Arial" w:cs="Arial"/>
        <w:b/>
        <w:sz w:val="48"/>
      </w:rPr>
      <w:tab/>
    </w:r>
    <w:r w:rsidRPr="00E11627">
      <w:rPr>
        <w:rFonts w:ascii="Arial" w:hAnsi="Arial" w:cs="Arial"/>
        <w:b/>
        <w:sz w:val="48"/>
      </w:rPr>
      <w:tab/>
    </w:r>
    <w:r w:rsidRPr="00E11627">
      <w:tab/>
    </w:r>
    <w:r w:rsidRPr="00E11627">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B2D8" w14:textId="77777777" w:rsidR="00E11627" w:rsidRPr="00E11627" w:rsidRDefault="00E11627" w:rsidP="00E11627">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6032C" w14:textId="77777777" w:rsidR="008D0C38" w:rsidRPr="00401238" w:rsidRDefault="008D0C38"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6D03" w14:textId="5CC95189" w:rsidR="00E11627" w:rsidRPr="00E11627" w:rsidRDefault="00E11627" w:rsidP="00E11627">
    <w:pPr>
      <w:pStyle w:val="Sidefod"/>
      <w:rPr>
        <w:rFonts w:ascii="Arial" w:hAnsi="Arial" w:cs="Arial"/>
        <w:b/>
        <w:sz w:val="48"/>
      </w:rPr>
    </w:pPr>
    <w:r w:rsidRPr="00E11627">
      <w:rPr>
        <w:rFonts w:ascii="Arial" w:hAnsi="Arial" w:cs="Arial"/>
        <w:b/>
        <w:sz w:val="48"/>
      </w:rPr>
      <w:t>EN</w:t>
    </w:r>
    <w:r w:rsidRPr="00E11627">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E11627">
      <w:tab/>
    </w:r>
    <w:r w:rsidRPr="00E11627">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E1162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42D6F290" w:rsidR="00FB4AFA" w:rsidRDefault="007361F8"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160E6F77">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403F2507" w14:textId="77777777" w:rsidR="007361F8" w:rsidRDefault="007361F8" w:rsidP="007361F8">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403F2507" w14:textId="77777777" w:rsidR="007361F8" w:rsidRDefault="007361F8" w:rsidP="007361F8">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5002C8C2">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F7A3C29" w14:textId="77777777" w:rsidR="007361F8" w:rsidRDefault="007361F8" w:rsidP="007361F8">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6F7A3C29" w14:textId="77777777" w:rsidR="007361F8" w:rsidRDefault="007361F8" w:rsidP="007361F8">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049428FC" w:rsidR="0060746D" w:rsidRPr="008D0C38" w:rsidRDefault="0060746D" w:rsidP="008D0C38">
      <w:pPr>
        <w:pStyle w:val="Fodnotetekst"/>
        <w:rPr>
          <w:lang w:val="en-IE"/>
        </w:rPr>
      </w:pPr>
      <w:r w:rsidRPr="00441884">
        <w:rPr>
          <w:rStyle w:val="Fodnotehenvisning"/>
        </w:rPr>
        <w:footnoteRef/>
      </w:r>
      <w:r w:rsidRPr="00F30F18">
        <w:tab/>
      </w:r>
      <w:r w:rsidR="002530E9" w:rsidRPr="002530E9">
        <w:rPr>
          <w:lang w:val="en-IE"/>
        </w:rPr>
        <w:t>EFSA CEF Panel (EFSA Panel on Food Contact Materials, Enzymes, Flavourings</w:t>
      </w:r>
      <w:r w:rsidR="002530E9">
        <w:rPr>
          <w:lang w:val="en-IE"/>
        </w:rPr>
        <w:t xml:space="preserve"> </w:t>
      </w:r>
      <w:r w:rsidR="002530E9" w:rsidRPr="002530E9">
        <w:rPr>
          <w:lang w:val="en-IE"/>
        </w:rPr>
        <w:t xml:space="preserve">and Processing Aids), </w:t>
      </w:r>
      <w:r w:rsidR="00EF48A2" w:rsidRPr="00EF48A2">
        <w:rPr>
          <w:lang w:val="en-IE"/>
        </w:rPr>
        <w:t>Scientific Opinion on the</w:t>
      </w:r>
      <w:r w:rsidR="00EF48A2">
        <w:rPr>
          <w:lang w:val="en-IE"/>
        </w:rPr>
        <w:t xml:space="preserve"> </w:t>
      </w:r>
      <w:r w:rsidR="00EF48A2" w:rsidRPr="00EF48A2">
        <w:rPr>
          <w:lang w:val="en-IE"/>
        </w:rPr>
        <w:t>safety assessment of the process AMB, based on Bandera technology, used to recycle post-consumer PET</w:t>
      </w:r>
      <w:r w:rsidR="00EF48A2">
        <w:rPr>
          <w:lang w:val="en-IE"/>
        </w:rPr>
        <w:t xml:space="preserve"> </w:t>
      </w:r>
      <w:r w:rsidR="00EF48A2" w:rsidRPr="00EF48A2">
        <w:rPr>
          <w:lang w:val="en-IE"/>
        </w:rPr>
        <w:t xml:space="preserve">into food contact materials. </w:t>
      </w:r>
      <w:r w:rsidR="00EF48A2" w:rsidRPr="008D0C38">
        <w:rPr>
          <w:lang w:val="en-IE"/>
        </w:rPr>
        <w:t>EFSA Journal 2019;17(7):5770, 12 pp. https://doi.org/10.2903/j.efsa.2019.</w:t>
      </w:r>
      <w:r w:rsidR="002530E9" w:rsidRPr="008D0C38">
        <w:rPr>
          <w:lang w:val="en-IE"/>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67ED5" w14:textId="77777777" w:rsidR="00E11627" w:rsidRPr="00E11627" w:rsidRDefault="00E11627" w:rsidP="00E11627">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DA52" w14:textId="77777777" w:rsidR="00E11627" w:rsidRPr="00E11627" w:rsidRDefault="00E11627" w:rsidP="00E11627">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3F18" w14:textId="77777777" w:rsidR="00E11627" w:rsidRPr="00E11627" w:rsidRDefault="00E11627" w:rsidP="00E11627">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6EF0" w14:textId="77777777" w:rsidR="008D0C38" w:rsidRDefault="008D0C38">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6C6D7" w14:textId="77777777" w:rsidR="008D0C38" w:rsidRDefault="008D0C38">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303E1B78"/>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950013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365E73B9-A7B1-4B23-A145-5151B8634884"/>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AMB\u8217? in accordance with Regulation (EU) 2022/1616 on recycled plastic materials and articles intended to come into contact with foods"/>
    <w:docVar w:name="LW_TYPE.DOC.CP" w:val="COMMISSION IMPLEMENTING DECISION"/>
  </w:docVars>
  <w:rsids>
    <w:rsidRoot w:val="0060746D"/>
    <w:rsid w:val="000042B3"/>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26E98"/>
    <w:rsid w:val="0013497F"/>
    <w:rsid w:val="00137111"/>
    <w:rsid w:val="001415AB"/>
    <w:rsid w:val="00143992"/>
    <w:rsid w:val="001539B8"/>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6F1"/>
    <w:rsid w:val="00200D30"/>
    <w:rsid w:val="002029AD"/>
    <w:rsid w:val="002148D5"/>
    <w:rsid w:val="00216347"/>
    <w:rsid w:val="00230A60"/>
    <w:rsid w:val="00231F7B"/>
    <w:rsid w:val="00233DC7"/>
    <w:rsid w:val="00247779"/>
    <w:rsid w:val="00250A2A"/>
    <w:rsid w:val="002530E9"/>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03E5"/>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0968"/>
    <w:rsid w:val="00594A3D"/>
    <w:rsid w:val="00596544"/>
    <w:rsid w:val="00596F49"/>
    <w:rsid w:val="005A2F12"/>
    <w:rsid w:val="005A6FA0"/>
    <w:rsid w:val="005B030E"/>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361F8"/>
    <w:rsid w:val="00743940"/>
    <w:rsid w:val="00747682"/>
    <w:rsid w:val="00750574"/>
    <w:rsid w:val="007510A4"/>
    <w:rsid w:val="00751AEF"/>
    <w:rsid w:val="00752BCF"/>
    <w:rsid w:val="007562C0"/>
    <w:rsid w:val="00757523"/>
    <w:rsid w:val="007606BE"/>
    <w:rsid w:val="00762CF7"/>
    <w:rsid w:val="00765B04"/>
    <w:rsid w:val="00766355"/>
    <w:rsid w:val="00773331"/>
    <w:rsid w:val="00775EEF"/>
    <w:rsid w:val="00776420"/>
    <w:rsid w:val="00776B9E"/>
    <w:rsid w:val="00781757"/>
    <w:rsid w:val="00783139"/>
    <w:rsid w:val="0078778B"/>
    <w:rsid w:val="0079077A"/>
    <w:rsid w:val="007932EF"/>
    <w:rsid w:val="0079725E"/>
    <w:rsid w:val="007A4B3F"/>
    <w:rsid w:val="007A7DD6"/>
    <w:rsid w:val="007B078B"/>
    <w:rsid w:val="007B5984"/>
    <w:rsid w:val="007C38E5"/>
    <w:rsid w:val="007C677F"/>
    <w:rsid w:val="007C78CF"/>
    <w:rsid w:val="007D4469"/>
    <w:rsid w:val="007D4B47"/>
    <w:rsid w:val="007D7EC6"/>
    <w:rsid w:val="007E05B0"/>
    <w:rsid w:val="007F2519"/>
    <w:rsid w:val="007F50F4"/>
    <w:rsid w:val="007F6B9E"/>
    <w:rsid w:val="008020CF"/>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2744"/>
    <w:rsid w:val="0089692C"/>
    <w:rsid w:val="008A2914"/>
    <w:rsid w:val="008A2A52"/>
    <w:rsid w:val="008A5A9B"/>
    <w:rsid w:val="008B070D"/>
    <w:rsid w:val="008B0835"/>
    <w:rsid w:val="008B4E9A"/>
    <w:rsid w:val="008B59A3"/>
    <w:rsid w:val="008B6F3F"/>
    <w:rsid w:val="008D0C2C"/>
    <w:rsid w:val="008D0C38"/>
    <w:rsid w:val="008D1182"/>
    <w:rsid w:val="008E16F0"/>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7311"/>
    <w:rsid w:val="00C50AB1"/>
    <w:rsid w:val="00C54464"/>
    <w:rsid w:val="00C54515"/>
    <w:rsid w:val="00C5547D"/>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5F0A"/>
    <w:rsid w:val="00D36453"/>
    <w:rsid w:val="00D369FE"/>
    <w:rsid w:val="00D371E7"/>
    <w:rsid w:val="00D42F74"/>
    <w:rsid w:val="00D44B17"/>
    <w:rsid w:val="00D60AE3"/>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1627"/>
    <w:rsid w:val="00E12695"/>
    <w:rsid w:val="00E13B08"/>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7AD"/>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48A2"/>
    <w:rsid w:val="00EF782A"/>
    <w:rsid w:val="00F002B1"/>
    <w:rsid w:val="00F05549"/>
    <w:rsid w:val="00F0672C"/>
    <w:rsid w:val="00F145BD"/>
    <w:rsid w:val="00F15018"/>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06C0"/>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E11627"/>
    <w:pPr>
      <w:tabs>
        <w:tab w:val="center" w:pos="4535"/>
        <w:tab w:val="right" w:pos="9071"/>
      </w:tabs>
      <w:spacing w:before="0"/>
    </w:pPr>
  </w:style>
  <w:style w:type="character" w:customStyle="1" w:styleId="SidehovedTegn">
    <w:name w:val="Sidehoved Tegn"/>
    <w:basedOn w:val="Standardskrifttypeiafsnit"/>
    <w:link w:val="Sidehoved"/>
    <w:uiPriority w:val="99"/>
    <w:rsid w:val="00E11627"/>
    <w:rPr>
      <w:rFonts w:ascii="Times New Roman" w:hAnsi="Times New Roman" w:cs="Times New Roman"/>
      <w:sz w:val="24"/>
      <w:lang w:val="en-GB"/>
    </w:rPr>
  </w:style>
  <w:style w:type="paragraph" w:styleId="Sidefod">
    <w:name w:val="footer"/>
    <w:basedOn w:val="Normal"/>
    <w:link w:val="SidefodTegn"/>
    <w:uiPriority w:val="99"/>
    <w:unhideWhenUsed/>
    <w:rsid w:val="00E11627"/>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E11627"/>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E11627"/>
    <w:pPr>
      <w:tabs>
        <w:tab w:val="center" w:pos="7285"/>
        <w:tab w:val="right" w:pos="14003"/>
      </w:tabs>
      <w:spacing w:before="0"/>
    </w:pPr>
  </w:style>
  <w:style w:type="paragraph" w:customStyle="1" w:styleId="FooterLandscape">
    <w:name w:val="FooterLandscape"/>
    <w:basedOn w:val="Normal"/>
    <w:rsid w:val="00E11627"/>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E11627"/>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E11627"/>
    <w:pPr>
      <w:spacing w:before="0"/>
      <w:jc w:val="right"/>
    </w:pPr>
    <w:rPr>
      <w:sz w:val="28"/>
    </w:rPr>
  </w:style>
  <w:style w:type="paragraph" w:customStyle="1" w:styleId="FooterSensitivity">
    <w:name w:val="Footer Sensitivity"/>
    <w:basedOn w:val="Normal"/>
    <w:rsid w:val="00E11627"/>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8D0C38"/>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8D0C38"/>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8D0C38"/>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8D0C38"/>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756748610">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85395077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1282</Words>
  <Characters>6923</Characters>
  <Application>Microsoft Office Word</Application>
  <DocSecurity>0</DocSecurity>
  <Lines>128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2026-03-09T10:19:00Z</dcterms:created>
  <dcterms:modified xsi:type="dcterms:W3CDTF">2026-03-09T10:19:00Z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